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6BAA6689" w:rsidR="0056725A" w:rsidRPr="00D71ADB" w:rsidRDefault="00611DF7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526C67">
        <w:rPr>
          <w:rFonts w:ascii="Arial" w:hAnsi="Arial" w:cs="Arial"/>
          <w:b/>
          <w:sz w:val="44"/>
          <w:szCs w:val="44"/>
        </w:rPr>
        <w:t>0</w:t>
      </w:r>
      <w:r w:rsidRPr="00410159">
        <w:rPr>
          <w:rFonts w:ascii="Arial" w:hAnsi="Arial" w:cs="Arial"/>
          <w:b/>
          <w:sz w:val="44"/>
          <w:szCs w:val="44"/>
        </w:rPr>
        <w:t>.2</w:t>
      </w:r>
      <w:r w:rsidR="001E4F88">
        <w:rPr>
          <w:rFonts w:ascii="Arial" w:hAnsi="Arial" w:cs="Arial"/>
          <w:b/>
          <w:sz w:val="44"/>
          <w:szCs w:val="44"/>
        </w:rPr>
        <w:t>GL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: </w:t>
      </w:r>
      <w:r w:rsidRPr="00410159">
        <w:rPr>
          <w:rFonts w:ascii="Arial" w:hAnsi="Arial" w:cs="Arial"/>
          <w:b/>
          <w:sz w:val="44"/>
          <w:szCs w:val="44"/>
        </w:rPr>
        <w:t>Plant Growth Investigation Setup Worksheet</w:t>
      </w:r>
    </w:p>
    <w:p w14:paraId="344209A4" w14:textId="77777777" w:rsidR="0056725A" w:rsidRDefault="00611DF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person):</w:t>
      </w:r>
    </w:p>
    <w:p w14:paraId="6478A753" w14:textId="6EE25385" w:rsidR="00611DF7" w:rsidRDefault="000B08CC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Hydrated </w:t>
      </w:r>
      <w:r w:rsidR="00611DF7">
        <w:rPr>
          <w:rFonts w:ascii="Arial" w:hAnsi="Arial" w:cs="Arial"/>
          <w:sz w:val="22"/>
          <w:szCs w:val="22"/>
        </w:rPr>
        <w:t>gel crystals (that you made the day before</w:t>
      </w:r>
      <w:r w:rsidR="00906F2A">
        <w:rPr>
          <w:rFonts w:ascii="Arial" w:hAnsi="Arial" w:cs="Arial"/>
          <w:sz w:val="22"/>
          <w:szCs w:val="22"/>
        </w:rPr>
        <w:t xml:space="preserve"> in 0.1GL</w:t>
      </w:r>
      <w:r w:rsidR="00611DF7">
        <w:rPr>
          <w:rFonts w:ascii="Arial" w:hAnsi="Arial" w:cs="Arial"/>
          <w:sz w:val="22"/>
          <w:szCs w:val="22"/>
        </w:rPr>
        <w:t>)</w:t>
      </w:r>
    </w:p>
    <w:p w14:paraId="03B817B0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One radish seed</w:t>
      </w:r>
    </w:p>
    <w:p w14:paraId="48716A11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test tube</w:t>
      </w:r>
    </w:p>
    <w:p w14:paraId="41FEF1AE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masses</w:t>
      </w:r>
    </w:p>
    <w:p w14:paraId="6C8A8271" w14:textId="5FF7001B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 the procedures below to set up your investigation. Put a check in the box when each step has been completed.</w:t>
      </w:r>
      <w:r w:rsidR="000A669F">
        <w:rPr>
          <w:rFonts w:ascii="Arial" w:hAnsi="Arial" w:cs="Arial"/>
          <w:sz w:val="22"/>
          <w:szCs w:val="22"/>
        </w:rPr>
        <w:t xml:space="preserve"> </w:t>
      </w:r>
      <w:r w:rsidR="000A669F" w:rsidRPr="000A669F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0A669F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0A669F" w:rsidRPr="000A669F">
        <w:rPr>
          <w:rFonts w:ascii="Arial" w:hAnsi="Arial" w:cs="Arial"/>
          <w:i/>
          <w:sz w:val="22"/>
          <w:szCs w:val="22"/>
        </w:rPr>
        <w:t>.</w:t>
      </w:r>
      <w:r w:rsidR="000A669F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</w:p>
    <w:p w14:paraId="18BB07EA" w14:textId="2673BABF" w:rsidR="007E0C7D" w:rsidRPr="00611DF7" w:rsidRDefault="000B08CC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Dry Mass of</w:t>
      </w:r>
      <w:r w:rsidR="00611DF7">
        <w:rPr>
          <w:rFonts w:ascii="Arial" w:hAnsi="Arial" w:cs="Arial"/>
          <w:b/>
        </w:rPr>
        <w:t xml:space="preserve"> gel in your test tube: </w:t>
      </w:r>
      <w:r w:rsidR="00611DF7"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A2B4DFC" w14:textId="77777777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 your empty test tube. Enter the mass in the table below.</w:t>
      </w:r>
    </w:p>
    <w:p w14:paraId="4A5B9C4E" w14:textId="04E768CD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Fill your </w:t>
      </w:r>
      <w:r w:rsidR="00042493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ubes ne</w:t>
      </w:r>
      <w:r w:rsidR="000B08CC">
        <w:rPr>
          <w:rFonts w:ascii="Arial" w:hAnsi="Arial" w:cs="Arial"/>
          <w:sz w:val="22"/>
          <w:szCs w:val="22"/>
        </w:rPr>
        <w:t>arly to the top with gel.</w:t>
      </w:r>
    </w:p>
    <w:p w14:paraId="7E1EAA57" w14:textId="37CA2680" w:rsidR="00F45BDA" w:rsidRDefault="00611DF7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</w:t>
      </w:r>
      <w:r w:rsidR="000B08CC">
        <w:rPr>
          <w:rFonts w:ascii="Arial" w:hAnsi="Arial" w:cs="Arial"/>
          <w:sz w:val="22"/>
          <w:szCs w:val="22"/>
        </w:rPr>
        <w:t xml:space="preserve"> your test tube full of gel</w:t>
      </w:r>
      <w:r>
        <w:rPr>
          <w:rFonts w:ascii="Arial" w:hAnsi="Arial" w:cs="Arial"/>
          <w:sz w:val="22"/>
          <w:szCs w:val="22"/>
        </w:rPr>
        <w:t>.</w:t>
      </w:r>
      <w:r w:rsidR="00F45BDA">
        <w:rPr>
          <w:rFonts w:ascii="Arial" w:hAnsi="Arial" w:cs="Arial"/>
          <w:sz w:val="22"/>
          <w:szCs w:val="22"/>
        </w:rPr>
        <w:t xml:space="preserve"> Enter the mass in the table below.</w:t>
      </w:r>
    </w:p>
    <w:p w14:paraId="37883B6C" w14:textId="6E0B99C6" w:rsidR="00611DF7" w:rsidRDefault="00F45BDA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Note: You may want to place a piece of tape across the top of the tube to keep the gel from spilling out.</w:t>
      </w:r>
      <w:r w:rsidR="00611DF7">
        <w:rPr>
          <w:rFonts w:ascii="Arial" w:hAnsi="Arial" w:cs="Arial"/>
          <w:sz w:val="22"/>
          <w:szCs w:val="22"/>
        </w:rPr>
        <w:t xml:space="preserve"> </w:t>
      </w:r>
    </w:p>
    <w:p w14:paraId="005C64F9" w14:textId="38FA0063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Calculate</w:t>
      </w:r>
      <w:r w:rsidR="000B08CC">
        <w:rPr>
          <w:rFonts w:ascii="Arial" w:hAnsi="Arial" w:cs="Arial"/>
          <w:sz w:val="22"/>
          <w:szCs w:val="22"/>
        </w:rPr>
        <w:t xml:space="preserve"> the mass of the gel</w:t>
      </w:r>
      <w:r>
        <w:rPr>
          <w:rFonts w:ascii="Arial" w:hAnsi="Arial" w:cs="Arial"/>
          <w:sz w:val="22"/>
          <w:szCs w:val="22"/>
        </w:rPr>
        <w:t xml:space="preserve"> in your test tube:</w:t>
      </w:r>
    </w:p>
    <w:p w14:paraId="739A438D" w14:textId="2AA0B2EC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(ma</w:t>
      </w:r>
      <w:r w:rsidR="000B08CC">
        <w:rPr>
          <w:rFonts w:ascii="Arial" w:hAnsi="Arial" w:cs="Arial"/>
          <w:sz w:val="22"/>
          <w:szCs w:val="22"/>
        </w:rPr>
        <w:t>ss of test tube full of gel</w:t>
      </w:r>
      <w:r>
        <w:rPr>
          <w:rFonts w:ascii="Arial" w:hAnsi="Arial" w:cs="Arial"/>
          <w:sz w:val="22"/>
          <w:szCs w:val="22"/>
        </w:rPr>
        <w:t>) – (mass of empty test tube) = (mass of</w:t>
      </w:r>
      <w:r w:rsidR="000B08CC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>)</w:t>
      </w:r>
    </w:p>
    <w:p w14:paraId="001E60AE" w14:textId="77777777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Enter the mass in the table below.</w:t>
      </w:r>
    </w:p>
    <w:p w14:paraId="286F96A7" w14:textId="46CC3492" w:rsidR="00611DF7" w:rsidRDefault="00E93B8E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previous worksheet you calculated </w:t>
      </w:r>
      <w:r w:rsidR="00611DF7">
        <w:rPr>
          <w:rFonts w:ascii="Arial" w:hAnsi="Arial" w:cs="Arial"/>
          <w:sz w:val="22"/>
          <w:szCs w:val="22"/>
        </w:rPr>
        <w:t xml:space="preserve">the percentage of solid in the </w:t>
      </w:r>
      <w:r w:rsidR="000B08CC">
        <w:rPr>
          <w:rFonts w:ascii="Arial" w:hAnsi="Arial" w:cs="Arial"/>
          <w:sz w:val="22"/>
          <w:szCs w:val="22"/>
        </w:rPr>
        <w:t>gel</w:t>
      </w:r>
      <w:r>
        <w:rPr>
          <w:rFonts w:ascii="Arial" w:hAnsi="Arial" w:cs="Arial"/>
          <w:sz w:val="22"/>
          <w:szCs w:val="22"/>
        </w:rPr>
        <w:t>.</w:t>
      </w:r>
      <w:r w:rsidR="000B08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 this percentage</w:t>
      </w:r>
      <w:r w:rsidR="00611DF7">
        <w:rPr>
          <w:rFonts w:ascii="Arial" w:hAnsi="Arial" w:cs="Arial"/>
          <w:sz w:val="22"/>
          <w:szCs w:val="22"/>
        </w:rPr>
        <w:t xml:space="preserve"> to calcula</w:t>
      </w:r>
      <w:r w:rsidR="000B08CC">
        <w:rPr>
          <w:rFonts w:ascii="Arial" w:hAnsi="Arial" w:cs="Arial"/>
          <w:sz w:val="22"/>
          <w:szCs w:val="22"/>
        </w:rPr>
        <w:t>te the dry mass in your gel</w:t>
      </w:r>
      <w:r w:rsidR="00611DF7">
        <w:rPr>
          <w:rFonts w:ascii="Arial" w:hAnsi="Arial" w:cs="Arial"/>
          <w:sz w:val="22"/>
          <w:szCs w:val="22"/>
        </w:rPr>
        <w:t>. Enter this mass in both tables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Dry Masses of Gel in Test Tube"/>
      </w:tblPr>
      <w:tblGrid>
        <w:gridCol w:w="1915"/>
        <w:gridCol w:w="1915"/>
        <w:gridCol w:w="1915"/>
        <w:gridCol w:w="1915"/>
        <w:gridCol w:w="1916"/>
      </w:tblGrid>
      <w:tr w:rsidR="00611DF7" w14:paraId="44E2353A" w14:textId="77777777" w:rsidTr="00755FE2">
        <w:trPr>
          <w:tblHeader/>
        </w:trPr>
        <w:tc>
          <w:tcPr>
            <w:tcW w:w="1915" w:type="dxa"/>
          </w:tcPr>
          <w:p w14:paraId="5BF35B49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empty test tube</w:t>
            </w:r>
          </w:p>
        </w:tc>
        <w:tc>
          <w:tcPr>
            <w:tcW w:w="1915" w:type="dxa"/>
          </w:tcPr>
          <w:p w14:paraId="2201E6D9" w14:textId="35241F94" w:rsidR="00611DF7" w:rsidRPr="00611DF7" w:rsidRDefault="00611DF7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tube full of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gel</w:t>
            </w:r>
          </w:p>
        </w:tc>
        <w:tc>
          <w:tcPr>
            <w:tcW w:w="1915" w:type="dxa"/>
          </w:tcPr>
          <w:p w14:paraId="3E01D8D1" w14:textId="15F775A3" w:rsidR="00611DF7" w:rsidRPr="00611DF7" w:rsidRDefault="000B08CC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gel</w:t>
            </w:r>
          </w:p>
        </w:tc>
        <w:tc>
          <w:tcPr>
            <w:tcW w:w="1915" w:type="dxa"/>
          </w:tcPr>
          <w:p w14:paraId="67E7966D" w14:textId="1E06FFD9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gel</w:t>
            </w:r>
          </w:p>
        </w:tc>
        <w:tc>
          <w:tcPr>
            <w:tcW w:w="1916" w:type="dxa"/>
          </w:tcPr>
          <w:p w14:paraId="3A82BEE5" w14:textId="2A003627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solid in gel</w:t>
            </w:r>
          </w:p>
        </w:tc>
      </w:tr>
      <w:tr w:rsidR="00611DF7" w14:paraId="73725AAC" w14:textId="77777777" w:rsidTr="006B06B5">
        <w:trPr>
          <w:trHeight w:val="458"/>
        </w:trPr>
        <w:tc>
          <w:tcPr>
            <w:tcW w:w="1915" w:type="dxa"/>
          </w:tcPr>
          <w:p w14:paraId="3520CA56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0" w:colLast="5"/>
          </w:p>
        </w:tc>
        <w:tc>
          <w:tcPr>
            <w:tcW w:w="1915" w:type="dxa"/>
          </w:tcPr>
          <w:p w14:paraId="45FF1E0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72FFC1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36E7AAE5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93DC2B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0"/>
    <w:p w14:paraId="050D7ED6" w14:textId="21FF487F" w:rsidR="0056725A" w:rsidRPr="00611DF7" w:rsidRDefault="00611DF7" w:rsidP="00611DF7">
      <w:pPr>
        <w:pStyle w:val="ListParagraph"/>
        <w:numPr>
          <w:ilvl w:val="0"/>
          <w:numId w:val="1"/>
        </w:numPr>
        <w:spacing w:before="120"/>
        <w:ind w:left="360"/>
        <w:rPr>
          <w:rFonts w:ascii="Arial" w:hAnsi="Arial" w:cs="Arial"/>
          <w:b/>
        </w:rPr>
      </w:pPr>
      <w:r w:rsidRPr="00611DF7">
        <w:rPr>
          <w:rFonts w:ascii="Arial" w:hAnsi="Arial" w:cs="Arial"/>
          <w:b/>
        </w:rPr>
        <w:t xml:space="preserve">Mass of </w:t>
      </w:r>
      <w:r w:rsidR="00B51D0B">
        <w:rPr>
          <w:rFonts w:ascii="Arial" w:hAnsi="Arial" w:cs="Arial"/>
          <w:b/>
        </w:rPr>
        <w:t xml:space="preserve">all </w:t>
      </w:r>
      <w:r w:rsidRPr="00611DF7">
        <w:rPr>
          <w:rFonts w:ascii="Arial" w:hAnsi="Arial" w:cs="Arial"/>
          <w:b/>
        </w:rPr>
        <w:t>solid</w:t>
      </w:r>
      <w:r w:rsidR="00B51D0B">
        <w:rPr>
          <w:rFonts w:ascii="Arial" w:hAnsi="Arial" w:cs="Arial"/>
          <w:b/>
        </w:rPr>
        <w:t>s</w:t>
      </w:r>
      <w:r w:rsidRPr="00611DF7">
        <w:rPr>
          <w:rFonts w:ascii="Arial" w:hAnsi="Arial" w:cs="Arial"/>
          <w:b/>
        </w:rPr>
        <w:t xml:space="preserve"> in your test tube:</w:t>
      </w:r>
      <w:r>
        <w:rPr>
          <w:rFonts w:ascii="Arial" w:hAnsi="Arial" w:cs="Arial"/>
          <w:b/>
        </w:rPr>
        <w:t xml:space="preserve"> </w:t>
      </w:r>
      <w:r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71C77F14" w14:textId="77777777" w:rsidR="006772B4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11DF7">
        <w:rPr>
          <w:rFonts w:ascii="Arial" w:hAnsi="Arial" w:cs="Arial"/>
          <w:sz w:val="22"/>
          <w:szCs w:val="22"/>
        </w:rPr>
        <w:t>Measure the mass of your radish seed. Enter the mass in the table below</w:t>
      </w:r>
      <w:r w:rsidR="006772B4" w:rsidRPr="00611DF7">
        <w:rPr>
          <w:rFonts w:ascii="Arial" w:hAnsi="Arial" w:cs="Arial"/>
          <w:sz w:val="22"/>
          <w:szCs w:val="22"/>
        </w:rPr>
        <w:t xml:space="preserve">. </w:t>
      </w:r>
    </w:p>
    <w:p w14:paraId="0D6309F8" w14:textId="77777777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1 seed in the top of your test tube so that it sits on the gel. You do not need to bury it in the gel.</w:t>
      </w:r>
    </w:p>
    <w:p w14:paraId="2B82318F" w14:textId="2DFBFB6F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 the mass of your radish seed to t</w:t>
      </w:r>
      <w:r w:rsidR="000B08CC">
        <w:rPr>
          <w:rFonts w:ascii="Arial" w:hAnsi="Arial" w:cs="Arial"/>
          <w:sz w:val="22"/>
          <w:szCs w:val="22"/>
        </w:rPr>
        <w:t>he mass of solid in the</w:t>
      </w:r>
      <w:r w:rsidR="00F45BDA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 xml:space="preserve">. Enter the total solid mass in the table below. </w:t>
      </w:r>
    </w:p>
    <w:p w14:paraId="3CB3F2D9" w14:textId="77777777" w:rsidR="008746BD" w:rsidRDefault="00611DF7" w:rsidP="00F85469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your labeled and planted test tube in a rack under your grow lights or in a sunny windowsill.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Masses of solids in Test Tube"/>
      </w:tblPr>
      <w:tblGrid>
        <w:gridCol w:w="3192"/>
        <w:gridCol w:w="3192"/>
        <w:gridCol w:w="3192"/>
      </w:tblGrid>
      <w:tr w:rsidR="00611DF7" w14:paraId="57597375" w14:textId="77777777" w:rsidTr="00755FE2">
        <w:trPr>
          <w:tblHeader/>
        </w:trPr>
        <w:tc>
          <w:tcPr>
            <w:tcW w:w="3192" w:type="dxa"/>
          </w:tcPr>
          <w:p w14:paraId="5E7835A3" w14:textId="4E472CF9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solid</w:t>
            </w:r>
            <w:r w:rsidR="00E93B8E">
              <w:rPr>
                <w:rFonts w:ascii="Arial" w:hAnsi="Arial" w:cs="Arial"/>
                <w:b/>
                <w:i/>
                <w:sz w:val="22"/>
                <w:szCs w:val="22"/>
              </w:rPr>
              <w:t>s in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>gel</w:t>
            </w:r>
          </w:p>
        </w:tc>
        <w:tc>
          <w:tcPr>
            <w:tcW w:w="3192" w:type="dxa"/>
          </w:tcPr>
          <w:p w14:paraId="44AEA101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radish seed</w:t>
            </w:r>
          </w:p>
        </w:tc>
        <w:tc>
          <w:tcPr>
            <w:tcW w:w="3192" w:type="dxa"/>
          </w:tcPr>
          <w:p w14:paraId="7A6387B0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Total solid mass in test tube</w:t>
            </w:r>
          </w:p>
        </w:tc>
      </w:tr>
      <w:tr w:rsidR="00611DF7" w14:paraId="27464574" w14:textId="77777777" w:rsidTr="006B06B5">
        <w:trPr>
          <w:trHeight w:val="485"/>
        </w:trPr>
        <w:tc>
          <w:tcPr>
            <w:tcW w:w="3192" w:type="dxa"/>
          </w:tcPr>
          <w:p w14:paraId="1DAF278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38CE9BE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FF00D9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EA68A9">
          <w:footerReference w:type="even" r:id="rId9"/>
          <w:footerReference w:type="defaul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Observations and Data Collection</w:t>
      </w:r>
    </w:p>
    <w:p w14:paraId="22F8799F" w14:textId="77777777" w:rsidR="00206831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your radish plant is growing, continue to make regular observations in this table. </w:t>
      </w:r>
    </w:p>
    <w:p w14:paraId="315E993C" w14:textId="47AE1F23" w:rsidR="00410159" w:rsidRDefault="00206831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Also, y</w:t>
      </w:r>
      <w:r w:rsidR="00410159">
        <w:rPr>
          <w:rFonts w:ascii="Arial" w:hAnsi="Arial" w:cs="Arial"/>
          <w:sz w:val="22"/>
          <w:szCs w:val="22"/>
        </w:rPr>
        <w:t xml:space="preserve">ou will periodically need to add a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to your growing plant. Record how much dry mass you are adding with each addition of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in the following table. Use the pe</w:t>
      </w:r>
      <w:r w:rsidR="00F45BDA">
        <w:rPr>
          <w:rFonts w:ascii="Arial" w:hAnsi="Arial" w:cs="Arial"/>
          <w:sz w:val="22"/>
          <w:szCs w:val="22"/>
        </w:rPr>
        <w:t>rcentage of solid in the Ionic G</w:t>
      </w:r>
      <w:r w:rsidR="00410159">
        <w:rPr>
          <w:rFonts w:ascii="Arial" w:hAnsi="Arial" w:cs="Arial"/>
          <w:sz w:val="22"/>
          <w:szCs w:val="22"/>
        </w:rPr>
        <w:t>row mixture to calculate the solid</w:t>
      </w:r>
      <w:r w:rsidR="00F45BDA">
        <w:rPr>
          <w:rFonts w:ascii="Arial" w:hAnsi="Arial" w:cs="Arial"/>
          <w:sz w:val="22"/>
          <w:szCs w:val="22"/>
        </w:rPr>
        <w:t xml:space="preserve"> mass you add</w:t>
      </w:r>
      <w:r w:rsidR="00410159">
        <w:rPr>
          <w:rFonts w:ascii="Arial" w:hAnsi="Arial" w:cs="Arial"/>
          <w:sz w:val="22"/>
          <w:szCs w:val="22"/>
        </w:rPr>
        <w:t xml:space="preserve"> </w:t>
      </w:r>
      <w:r w:rsidR="00F45BDA">
        <w:rPr>
          <w:rFonts w:ascii="Arial" w:hAnsi="Arial" w:cs="Arial"/>
          <w:sz w:val="22"/>
          <w:szCs w:val="22"/>
        </w:rPr>
        <w:t>to your test tube</w:t>
      </w:r>
      <w:r w:rsidR="00410159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Ongoing Observations and data collection"/>
      </w:tblPr>
      <w:tblGrid>
        <w:gridCol w:w="918"/>
        <w:gridCol w:w="2912"/>
        <w:gridCol w:w="1915"/>
        <w:gridCol w:w="1915"/>
        <w:gridCol w:w="1916"/>
      </w:tblGrid>
      <w:tr w:rsidR="00410159" w14:paraId="69549FDE" w14:textId="77777777" w:rsidTr="00755FE2">
        <w:trPr>
          <w:tblHeader/>
        </w:trPr>
        <w:tc>
          <w:tcPr>
            <w:tcW w:w="918" w:type="dxa"/>
          </w:tcPr>
          <w:p w14:paraId="15296FC9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2912" w:type="dxa"/>
          </w:tcPr>
          <w:p w14:paraId="71B23574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  <w:tc>
          <w:tcPr>
            <w:tcW w:w="1915" w:type="dxa"/>
          </w:tcPr>
          <w:p w14:paraId="5CB98F43" w14:textId="6287CB62" w:rsidR="00410159" w:rsidRPr="00410159" w:rsidRDefault="00480F05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  <w:tc>
          <w:tcPr>
            <w:tcW w:w="1915" w:type="dxa"/>
          </w:tcPr>
          <w:p w14:paraId="55B9DB60" w14:textId="178D54DD" w:rsidR="00410159" w:rsidRPr="00410159" w:rsidRDefault="00F45BDA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</w:t>
            </w:r>
          </w:p>
        </w:tc>
        <w:tc>
          <w:tcPr>
            <w:tcW w:w="1916" w:type="dxa"/>
          </w:tcPr>
          <w:p w14:paraId="5621CA24" w14:textId="4817F3CA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Mass of sol</w:t>
            </w:r>
            <w:r w:rsidR="00F45BDA">
              <w:rPr>
                <w:rFonts w:ascii="Arial" w:hAnsi="Arial" w:cs="Arial"/>
                <w:b/>
                <w:i/>
                <w:sz w:val="22"/>
                <w:szCs w:val="22"/>
              </w:rPr>
              <w:t>id in Ionic G</w:t>
            </w: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</w:tr>
      <w:tr w:rsidR="00410159" w14:paraId="5E1C3CFA" w14:textId="77777777" w:rsidTr="00206831">
        <w:trPr>
          <w:trHeight w:val="1644"/>
        </w:trPr>
        <w:tc>
          <w:tcPr>
            <w:tcW w:w="918" w:type="dxa"/>
          </w:tcPr>
          <w:p w14:paraId="6E85EA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228F99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7A10956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941544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A4A43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21D4664A" w14:textId="77777777" w:rsidTr="00206831">
        <w:trPr>
          <w:trHeight w:val="1644"/>
        </w:trPr>
        <w:tc>
          <w:tcPr>
            <w:tcW w:w="918" w:type="dxa"/>
          </w:tcPr>
          <w:p w14:paraId="7C5C1BE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4A7925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BA6AFA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4ADB0F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366A29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EAE57F" w14:textId="77777777" w:rsidTr="00206831">
        <w:trPr>
          <w:trHeight w:val="1644"/>
        </w:trPr>
        <w:tc>
          <w:tcPr>
            <w:tcW w:w="918" w:type="dxa"/>
          </w:tcPr>
          <w:p w14:paraId="6C64F36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DAC46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EADABB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7A14E8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24EF3C6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7DC69E3C" w14:textId="77777777" w:rsidTr="00206831">
        <w:trPr>
          <w:trHeight w:val="1644"/>
        </w:trPr>
        <w:tc>
          <w:tcPr>
            <w:tcW w:w="918" w:type="dxa"/>
          </w:tcPr>
          <w:p w14:paraId="0373089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6F1C447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A7B865D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FDE5E72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DA323F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9C7E41" w14:textId="77777777" w:rsidTr="00206831">
        <w:trPr>
          <w:trHeight w:val="1644"/>
        </w:trPr>
        <w:tc>
          <w:tcPr>
            <w:tcW w:w="918" w:type="dxa"/>
          </w:tcPr>
          <w:p w14:paraId="47B14DA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FD8C4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4FBAD5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6353D1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3748EF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059277D1" w14:textId="77777777" w:rsidTr="00206831">
        <w:trPr>
          <w:trHeight w:val="1644"/>
        </w:trPr>
        <w:tc>
          <w:tcPr>
            <w:tcW w:w="918" w:type="dxa"/>
          </w:tcPr>
          <w:p w14:paraId="43A4612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142ED67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3E6D59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99D08CE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8677F7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302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CC542B"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851DA" w14:textId="77777777" w:rsidR="001F108F" w:rsidRDefault="001F108F" w:rsidP="0056725A">
      <w:r>
        <w:separator/>
      </w:r>
    </w:p>
  </w:endnote>
  <w:endnote w:type="continuationSeparator" w:id="0">
    <w:p w14:paraId="793FE355" w14:textId="77777777" w:rsidR="001F108F" w:rsidRDefault="001F108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3FC2A" w14:textId="77777777" w:rsidR="003C1AA8" w:rsidRDefault="003C1AA8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3C1AA8" w:rsidRDefault="003C1A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3279" w14:textId="54F5D046" w:rsidR="00016D36" w:rsidRPr="006B6225" w:rsidRDefault="00016D36" w:rsidP="00016D36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r>
      <w:rPr>
        <w:i/>
        <w:color w:val="000000" w:themeColor="text1"/>
        <w:sz w:val="16"/>
        <w:szCs w:val="16"/>
      </w:rPr>
      <w:t xml:space="preserve">Pre </w:t>
    </w:r>
    <w:r w:rsidRPr="006B6225">
      <w:rPr>
        <w:i/>
        <w:color w:val="000000" w:themeColor="text1"/>
        <w:sz w:val="16"/>
        <w:szCs w:val="16"/>
      </w:rPr>
      <w:t xml:space="preserve">Activity </w:t>
    </w:r>
    <w:r>
      <w:rPr>
        <w:i/>
        <w:color w:val="000000" w:themeColor="text1"/>
        <w:sz w:val="16"/>
        <w:szCs w:val="16"/>
      </w:rPr>
      <w:t>0.2GL</w:t>
    </w:r>
  </w:p>
  <w:p w14:paraId="7CE4550E" w14:textId="63E14E01" w:rsidR="003C1AA8" w:rsidRPr="00016D36" w:rsidRDefault="00016D36" w:rsidP="00016D36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EA68A9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70FFF" w14:textId="77777777" w:rsidR="00804E7D" w:rsidRPr="009B018B" w:rsidRDefault="00804E7D" w:rsidP="00804E7D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0164131D" w14:textId="77777777" w:rsidR="00755FE2" w:rsidRDefault="00804E7D" w:rsidP="00804E7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6F74F8A7" wp14:editId="156618A0">
          <wp:extent cx="1337095" cy="303275"/>
          <wp:effectExtent l="0" t="0" r="0" b="1905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457" cy="303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7BFDA2F1" w14:textId="773DE4EC" w:rsidR="00804E7D" w:rsidRPr="009B018B" w:rsidRDefault="00804E7D" w:rsidP="00804E7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Plants Unit, Pre Activity 0.2GL </w:t>
    </w:r>
  </w:p>
  <w:p w14:paraId="4C60FAC0" w14:textId="21765405" w:rsidR="00804E7D" w:rsidRPr="009B018B" w:rsidRDefault="00804E7D" w:rsidP="00804E7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9B018B" w:rsidRPr="009B018B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58D3A91" w14:textId="7C3B3139" w:rsidR="00016D36" w:rsidRPr="009B018B" w:rsidRDefault="00804E7D" w:rsidP="00804E7D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9587B" w14:textId="51E55A4D" w:rsidR="00EA68A9" w:rsidRPr="009B018B" w:rsidRDefault="00EA68A9" w:rsidP="00EA68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>Plants Unit, Pre Activity 0.2GL</w:t>
    </w:r>
  </w:p>
  <w:p w14:paraId="22829CE2" w14:textId="0637884A" w:rsidR="00EA68A9" w:rsidRPr="009B018B" w:rsidRDefault="00EA68A9" w:rsidP="00EA68A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9B018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9B018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9B018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755FE2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9B018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63ADC" w14:textId="77777777" w:rsidR="001F108F" w:rsidRDefault="001F108F" w:rsidP="0056725A">
      <w:r>
        <w:separator/>
      </w:r>
    </w:p>
  </w:footnote>
  <w:footnote w:type="continuationSeparator" w:id="0">
    <w:p w14:paraId="599AE72F" w14:textId="77777777" w:rsidR="001F108F" w:rsidRDefault="001F108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F7"/>
    <w:rsid w:val="00016D36"/>
    <w:rsid w:val="00017700"/>
    <w:rsid w:val="00042493"/>
    <w:rsid w:val="000A669F"/>
    <w:rsid w:val="000B08CC"/>
    <w:rsid w:val="000B4B02"/>
    <w:rsid w:val="00124F5D"/>
    <w:rsid w:val="001906F0"/>
    <w:rsid w:val="001922C6"/>
    <w:rsid w:val="001E4F88"/>
    <w:rsid w:val="001F108F"/>
    <w:rsid w:val="00206831"/>
    <w:rsid w:val="0023015B"/>
    <w:rsid w:val="002A421B"/>
    <w:rsid w:val="003549A0"/>
    <w:rsid w:val="00391232"/>
    <w:rsid w:val="003C1AA8"/>
    <w:rsid w:val="0040107B"/>
    <w:rsid w:val="00410159"/>
    <w:rsid w:val="00421738"/>
    <w:rsid w:val="004328FF"/>
    <w:rsid w:val="004734B7"/>
    <w:rsid w:val="00480F05"/>
    <w:rsid w:val="00522807"/>
    <w:rsid w:val="00526C67"/>
    <w:rsid w:val="0056725A"/>
    <w:rsid w:val="00605CED"/>
    <w:rsid w:val="00611DF7"/>
    <w:rsid w:val="006772B4"/>
    <w:rsid w:val="006B06B5"/>
    <w:rsid w:val="006C2AB7"/>
    <w:rsid w:val="006D5420"/>
    <w:rsid w:val="00702840"/>
    <w:rsid w:val="007529DE"/>
    <w:rsid w:val="00755FE2"/>
    <w:rsid w:val="007B3788"/>
    <w:rsid w:val="007C209E"/>
    <w:rsid w:val="007E0C7D"/>
    <w:rsid w:val="00804E7D"/>
    <w:rsid w:val="00841BC4"/>
    <w:rsid w:val="00864454"/>
    <w:rsid w:val="008746BD"/>
    <w:rsid w:val="008A0EA2"/>
    <w:rsid w:val="008F47D5"/>
    <w:rsid w:val="00906F2A"/>
    <w:rsid w:val="009325D7"/>
    <w:rsid w:val="00954DD9"/>
    <w:rsid w:val="00956CC3"/>
    <w:rsid w:val="00957FA3"/>
    <w:rsid w:val="009717E2"/>
    <w:rsid w:val="00990C38"/>
    <w:rsid w:val="009A7428"/>
    <w:rsid w:val="009B018B"/>
    <w:rsid w:val="00A31BAF"/>
    <w:rsid w:val="00A712DE"/>
    <w:rsid w:val="00B15134"/>
    <w:rsid w:val="00B268F1"/>
    <w:rsid w:val="00B51D0B"/>
    <w:rsid w:val="00B61170"/>
    <w:rsid w:val="00B776CE"/>
    <w:rsid w:val="00B942BB"/>
    <w:rsid w:val="00BB0CBB"/>
    <w:rsid w:val="00C27633"/>
    <w:rsid w:val="00C35D03"/>
    <w:rsid w:val="00CC542B"/>
    <w:rsid w:val="00CE6EA5"/>
    <w:rsid w:val="00D4685F"/>
    <w:rsid w:val="00D71ADB"/>
    <w:rsid w:val="00D75ABE"/>
    <w:rsid w:val="00D94578"/>
    <w:rsid w:val="00DD4A76"/>
    <w:rsid w:val="00E93B8E"/>
    <w:rsid w:val="00EA68A9"/>
    <w:rsid w:val="00F1372B"/>
    <w:rsid w:val="00F45BDA"/>
    <w:rsid w:val="00F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C924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F23B3F-668A-4FAB-B06C-D5D0930B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3 Worksheet</Template>
  <TotalTime>10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Maria Bunn</cp:lastModifiedBy>
  <cp:revision>5</cp:revision>
  <dcterms:created xsi:type="dcterms:W3CDTF">2017-12-13T14:38:00Z</dcterms:created>
  <dcterms:modified xsi:type="dcterms:W3CDTF">2019-09-04T17:57:00Z</dcterms:modified>
  <cp:category/>
</cp:coreProperties>
</file>